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23E04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William ALYNGTON</w:t>
      </w:r>
      <w:r>
        <w:rPr>
          <w:rFonts w:ascii="Times New Roman" w:hAnsi="Times New Roman" w:cs="Times New Roman"/>
        </w:rPr>
        <w:t xml:space="preserve">        (d.ca.1484)</w:t>
      </w:r>
    </w:p>
    <w:p w14:paraId="4F81E656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Stow cum Quay, Cambridgeshire.</w:t>
      </w:r>
    </w:p>
    <w:p w14:paraId="456E44A3" w14:textId="77777777" w:rsidR="00DA6739" w:rsidRDefault="00DA6739" w:rsidP="00DA6739">
      <w:pPr>
        <w:rPr>
          <w:rFonts w:ascii="Times New Roman" w:hAnsi="Times New Roman" w:cs="Times New Roman"/>
        </w:rPr>
      </w:pPr>
    </w:p>
    <w:p w14:paraId="324C016D" w14:textId="77777777" w:rsidR="00DA6739" w:rsidRDefault="00DA6739" w:rsidP="00DA6739">
      <w:pPr>
        <w:rPr>
          <w:rFonts w:ascii="Times New Roman" w:hAnsi="Times New Roman" w:cs="Times New Roman"/>
        </w:rPr>
      </w:pPr>
    </w:p>
    <w:p w14:paraId="2BA2A7F1" w14:textId="77777777" w:rsidR="00213438" w:rsidRDefault="00213438" w:rsidP="0021343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026"/>
        </w:tabs>
      </w:pPr>
      <w:r>
        <w:t>10 Jul.</w:t>
      </w:r>
      <w:r>
        <w:tab/>
        <w:t>1478</w:t>
      </w:r>
      <w:r>
        <w:tab/>
        <w:t>He was on a commission de walliis et fossatis for parts of the marshlands</w:t>
      </w:r>
    </w:p>
    <w:p w14:paraId="79378E57" w14:textId="1A119E7F" w:rsidR="00213438" w:rsidRDefault="00213438" w:rsidP="00213438">
      <w:pPr>
        <w:rPr>
          <w:rFonts w:ascii="Times New Roman" w:hAnsi="Times New Roman" w:cs="Times New Roman"/>
        </w:rPr>
      </w:pPr>
      <w:r>
        <w:tab/>
      </w:r>
      <w:r>
        <w:tab/>
        <w:t>between Marham and Lynn, Norfolk.   (C.P.R. 1476-85 p.113)</w:t>
      </w:r>
    </w:p>
    <w:p w14:paraId="28DF6EC4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1EA92993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AACB41B" w14:textId="77777777" w:rsidR="00DA6739" w:rsidRDefault="00DA6739" w:rsidP="00DA6739">
      <w:pPr>
        <w:rPr>
          <w:rFonts w:ascii="Times New Roman" w:hAnsi="Times New Roman" w:cs="Times New Roman"/>
        </w:rPr>
      </w:pPr>
    </w:p>
    <w:p w14:paraId="2E86697E" w14:textId="77777777" w:rsidR="00DA6739" w:rsidRDefault="00DA6739" w:rsidP="00DA6739">
      <w:pPr>
        <w:rPr>
          <w:rFonts w:ascii="Times New Roman" w:hAnsi="Times New Roman" w:cs="Times New Roman"/>
        </w:rPr>
      </w:pPr>
    </w:p>
    <w:p w14:paraId="7589E003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  Sir John Huddleston of Bottisham(q.v.), and his wife, Joan(q.v.).</w:t>
      </w:r>
    </w:p>
    <w:p w14:paraId="4563B9BE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(ibid.)</w:t>
      </w:r>
    </w:p>
    <w:p w14:paraId="1DD9822C" w14:textId="77777777" w:rsidR="00DA6739" w:rsidRDefault="00DA6739" w:rsidP="00DA6739">
      <w:pPr>
        <w:rPr>
          <w:rFonts w:ascii="Times New Roman" w:hAnsi="Times New Roman" w:cs="Times New Roman"/>
        </w:rPr>
      </w:pPr>
    </w:p>
    <w:p w14:paraId="3C6384C9" w14:textId="77777777" w:rsidR="00DA6739" w:rsidRDefault="00DA6739" w:rsidP="00DA6739">
      <w:pPr>
        <w:rPr>
          <w:rFonts w:ascii="Times New Roman" w:hAnsi="Times New Roman" w:cs="Times New Roman"/>
        </w:rPr>
      </w:pPr>
    </w:p>
    <w:p w14:paraId="50E9F2B4" w14:textId="77777777" w:rsidR="00DA6739" w:rsidRDefault="00DA6739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February 2018</w:t>
      </w:r>
    </w:p>
    <w:p w14:paraId="06E45F28" w14:textId="77630609" w:rsidR="00213438" w:rsidRDefault="00213438" w:rsidP="00DA6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2024</w:t>
      </w:r>
    </w:p>
    <w:p w14:paraId="3A10BB82" w14:textId="77777777" w:rsidR="00213438" w:rsidRPr="00E71FC3" w:rsidRDefault="0021343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F2F88" w14:textId="77777777" w:rsidR="00DA6739" w:rsidRDefault="00DA6739" w:rsidP="00E71FC3">
      <w:r>
        <w:separator/>
      </w:r>
    </w:p>
  </w:endnote>
  <w:endnote w:type="continuationSeparator" w:id="0">
    <w:p w14:paraId="3EAC6A13" w14:textId="77777777" w:rsidR="00DA6739" w:rsidRDefault="00DA67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CBD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F2BB7" w14:textId="77777777" w:rsidR="00DA6739" w:rsidRDefault="00DA6739" w:rsidP="00E71FC3">
      <w:r>
        <w:separator/>
      </w:r>
    </w:p>
  </w:footnote>
  <w:footnote w:type="continuationSeparator" w:id="0">
    <w:p w14:paraId="788E2F60" w14:textId="77777777" w:rsidR="00DA6739" w:rsidRDefault="00DA67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739"/>
    <w:rsid w:val="001A7C09"/>
    <w:rsid w:val="00213438"/>
    <w:rsid w:val="00577BD5"/>
    <w:rsid w:val="00656CBA"/>
    <w:rsid w:val="006A1F77"/>
    <w:rsid w:val="00733BE7"/>
    <w:rsid w:val="009878AA"/>
    <w:rsid w:val="00AB52E8"/>
    <w:rsid w:val="00B16D3F"/>
    <w:rsid w:val="00BB41AC"/>
    <w:rsid w:val="00DA67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4A02A"/>
  <w15:chartTrackingRefBased/>
  <w15:docId w15:val="{70A521A6-BBB1-4093-AAA6-E879C271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7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2018-02-19T21:58:00Z</dcterms:created>
  <dcterms:modified xsi:type="dcterms:W3CDTF">2024-09-13T12:26:00Z</dcterms:modified>
</cp:coreProperties>
</file>